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0B8B6" w14:textId="77777777" w:rsidR="00ED492E" w:rsidRDefault="00ED492E" w:rsidP="00ED492E">
      <w:pPr>
        <w:pStyle w:val="NoSpacing"/>
      </w:pPr>
      <w:r>
        <w:rPr>
          <w:u w:val="single"/>
        </w:rPr>
        <w:t>James BURGEYS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546B061E" w14:textId="77777777" w:rsidR="00ED492E" w:rsidRDefault="00ED492E" w:rsidP="00ED492E">
      <w:pPr>
        <w:pStyle w:val="NoSpacing"/>
      </w:pPr>
      <w:r>
        <w:t xml:space="preserve">of </w:t>
      </w:r>
      <w:proofErr w:type="spellStart"/>
      <w:r>
        <w:t>Swafield</w:t>
      </w:r>
      <w:proofErr w:type="spellEnd"/>
      <w:r>
        <w:t>, Norfolk.</w:t>
      </w:r>
    </w:p>
    <w:p w14:paraId="28D68B3C" w14:textId="77777777" w:rsidR="00ED492E" w:rsidRDefault="00ED492E" w:rsidP="00ED492E">
      <w:pPr>
        <w:pStyle w:val="NoSpacing"/>
      </w:pPr>
    </w:p>
    <w:p w14:paraId="49A84A92" w14:textId="77777777" w:rsidR="00ED492E" w:rsidRDefault="00ED492E" w:rsidP="00ED492E">
      <w:pPr>
        <w:pStyle w:val="NoSpacing"/>
      </w:pPr>
    </w:p>
    <w:p w14:paraId="5841B1B5" w14:textId="77777777" w:rsidR="00ED492E" w:rsidRDefault="00ED492E" w:rsidP="00ED492E">
      <w:pPr>
        <w:pStyle w:val="NoSpacing"/>
      </w:pPr>
      <w:r>
        <w:tab/>
        <w:t>1483</w:t>
      </w:r>
      <w:r>
        <w:tab/>
        <w:t xml:space="preserve">He and Nicholas </w:t>
      </w:r>
      <w:proofErr w:type="spellStart"/>
      <w:r>
        <w:t>Ovy</w:t>
      </w:r>
      <w:proofErr w:type="spellEnd"/>
      <w:r>
        <w:t xml:space="preserve">(q.v.) brought a plaint of debt against Robert </w:t>
      </w:r>
      <w:proofErr w:type="spellStart"/>
      <w:r>
        <w:t>Fenne</w:t>
      </w:r>
      <w:proofErr w:type="spellEnd"/>
    </w:p>
    <w:p w14:paraId="6B4B5175" w14:textId="77777777" w:rsidR="00ED492E" w:rsidRDefault="00ED492E" w:rsidP="00ED492E">
      <w:pPr>
        <w:pStyle w:val="NoSpacing"/>
      </w:pPr>
      <w:r>
        <w:tab/>
      </w:r>
      <w:r>
        <w:tab/>
        <w:t xml:space="preserve">of </w:t>
      </w:r>
      <w:proofErr w:type="spellStart"/>
      <w:r>
        <w:t>Runham</w:t>
      </w:r>
      <w:proofErr w:type="spellEnd"/>
      <w:r>
        <w:t>(q.v.).</w:t>
      </w:r>
    </w:p>
    <w:p w14:paraId="4380D423" w14:textId="77777777" w:rsidR="00ED492E" w:rsidRDefault="00ED492E" w:rsidP="00ED492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40572C70" w14:textId="77777777" w:rsidR="00ED492E" w:rsidRDefault="00ED492E" w:rsidP="00ED492E">
      <w:pPr>
        <w:pStyle w:val="NoSpacing"/>
      </w:pPr>
    </w:p>
    <w:p w14:paraId="6B50A9D7" w14:textId="77777777" w:rsidR="00ED492E" w:rsidRDefault="00ED492E" w:rsidP="00ED492E">
      <w:pPr>
        <w:pStyle w:val="NoSpacing"/>
      </w:pPr>
    </w:p>
    <w:p w14:paraId="10907F31" w14:textId="77777777" w:rsidR="00ED492E" w:rsidRDefault="00ED492E" w:rsidP="00ED492E">
      <w:pPr>
        <w:pStyle w:val="NoSpacing"/>
      </w:pPr>
      <w:r>
        <w:t>27 February 2019</w:t>
      </w:r>
    </w:p>
    <w:p w14:paraId="2339A95B" w14:textId="77777777" w:rsidR="006B2F86" w:rsidRPr="00E71FC3" w:rsidRDefault="00ED49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9483B" w14:textId="77777777" w:rsidR="00ED492E" w:rsidRDefault="00ED492E" w:rsidP="00E71FC3">
      <w:pPr>
        <w:spacing w:after="0" w:line="240" w:lineRule="auto"/>
      </w:pPr>
      <w:r>
        <w:separator/>
      </w:r>
    </w:p>
  </w:endnote>
  <w:endnote w:type="continuationSeparator" w:id="0">
    <w:p w14:paraId="1DEA803B" w14:textId="77777777" w:rsidR="00ED492E" w:rsidRDefault="00ED49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F7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2C8DE" w14:textId="77777777" w:rsidR="00ED492E" w:rsidRDefault="00ED492E" w:rsidP="00E71FC3">
      <w:pPr>
        <w:spacing w:after="0" w:line="240" w:lineRule="auto"/>
      </w:pPr>
      <w:r>
        <w:separator/>
      </w:r>
    </w:p>
  </w:footnote>
  <w:footnote w:type="continuationSeparator" w:id="0">
    <w:p w14:paraId="00BA90FC" w14:textId="77777777" w:rsidR="00ED492E" w:rsidRDefault="00ED49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2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492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F0CD6"/>
  <w15:chartTrackingRefBased/>
  <w15:docId w15:val="{B70EE22B-B9FF-418B-950A-0C6BDFAF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2019-03-05T19:31:00Z</dcterms:created>
  <dcterms:modified xsi:type="dcterms:W3CDTF">2019-03-05T19:32:00Z</dcterms:modified>
</cp:coreProperties>
</file>